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76" w:rsidRPr="00C002B1" w:rsidRDefault="00947C76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002B1" w:rsidRPr="00C002B1" w:rsidTr="0053310C">
        <w:trPr>
          <w:trHeight w:val="940"/>
        </w:trPr>
        <w:tc>
          <w:tcPr>
            <w:tcW w:w="2655" w:type="dxa"/>
            <w:gridSpan w:val="2"/>
          </w:tcPr>
          <w:p w:rsidR="00CF6481" w:rsidRPr="00C002B1" w:rsidRDefault="00CA6338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747AC42F" wp14:editId="24C52D85">
                  <wp:simplePos x="0" y="0"/>
                  <wp:positionH relativeFrom="margin">
                    <wp:posOffset>-6350</wp:posOffset>
                  </wp:positionH>
                  <wp:positionV relativeFrom="page">
                    <wp:posOffset>7620</wp:posOffset>
                  </wp:positionV>
                  <wp:extent cx="1234800" cy="360000"/>
                  <wp:effectExtent l="0" t="0" r="381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8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CF6481" w:rsidRPr="00C002B1" w:rsidRDefault="00C61220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 w:rsidRPr="00C002B1"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="00CF6481" w:rsidRPr="00C002B1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C002B1" w:rsidRPr="00C002B1" w:rsidTr="00820F9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FA1B9F" w:rsidRPr="00C002B1" w:rsidRDefault="00FA1B9F" w:rsidP="000D1B5E">
            <w:pPr>
              <w:spacing w:after="0"/>
              <w:rPr>
                <w:b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 w:rsidRPr="00C002B1">
              <w:rPr>
                <w:sz w:val="20"/>
                <w:szCs w:val="20"/>
              </w:rPr>
              <w:t xml:space="preserve">Број </w:t>
            </w:r>
            <w:r w:rsidR="00820F9D" w:rsidRPr="00C002B1">
              <w:rPr>
                <w:sz w:val="20"/>
                <w:szCs w:val="20"/>
                <w:lang w:val="sr-Cyrl-RS"/>
              </w:rPr>
              <w:t>записника</w:t>
            </w:r>
            <w:r w:rsidR="00820F9D" w:rsidRPr="00C002B1">
              <w:rPr>
                <w:sz w:val="20"/>
                <w:szCs w:val="20"/>
                <w:lang w:val="sr-Latn-RS"/>
              </w:rPr>
              <w:t>:</w:t>
            </w:r>
            <w:permStart w:id="239995247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</w:t>
            </w:r>
            <w:permEnd w:id="239995247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sz w:val="20"/>
                <w:szCs w:val="20"/>
                <w:lang w:val="ru-RU"/>
              </w:rPr>
              <w:t>Датум:</w:t>
            </w:r>
            <w:r w:rsidR="009C0660" w:rsidRPr="00C002B1">
              <w:rPr>
                <w:sz w:val="20"/>
                <w:szCs w:val="20"/>
                <w:lang w:val="sr-Latn-RS"/>
              </w:rPr>
              <w:t xml:space="preserve"> </w:t>
            </w:r>
            <w:permStart w:id="676623331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            </w:t>
            </w:r>
            <w:permEnd w:id="676623331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947C76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23D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1108505839" w:edGrp="everyone" w:colFirst="0" w:colLast="0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1929138207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permEnd w:id="1929138207"/>
          </w:p>
        </w:tc>
      </w:tr>
      <w:permEnd w:id="1108505839"/>
      <w:tr w:rsidR="00C002B1" w:rsidRPr="00CA6338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организационог дела НИС А.Д.)</w:t>
            </w:r>
          </w:p>
        </w:tc>
      </w:tr>
      <w:tr w:rsidR="00C002B1" w:rsidRPr="00CA6338" w:rsidTr="00947C76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659924523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</w:t>
            </w:r>
            <w:permEnd w:id="1659924523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349786794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 </w:t>
            </w:r>
            <w:permEnd w:id="349786794"/>
          </w:p>
        </w:tc>
      </w:tr>
      <w:tr w:rsidR="00C002B1" w:rsidRPr="00CA6338" w:rsidTr="00947C76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468520130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</w:t>
            </w:r>
            <w:permEnd w:id="468520130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(Адреса организационог дела НИС А.Д)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865891990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     </w:t>
            </w:r>
            <w:permEnd w:id="865891990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0D1B5E" w:rsidRPr="00C002B1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486369627" w:edGrp="everyone"/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C002B1" w:rsidRDefault="0094598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 </w:t>
            </w:r>
          </w:p>
        </w:tc>
      </w:tr>
      <w:tr w:rsidR="00C002B1" w:rsidRPr="00CA6338" w:rsidTr="00947C76">
        <w:tc>
          <w:tcPr>
            <w:tcW w:w="4503" w:type="dxa"/>
            <w:gridSpan w:val="6"/>
          </w:tcPr>
          <w:p w:rsidR="00821ECB" w:rsidRPr="00C002B1" w:rsidRDefault="00821ECB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C002B1" w:rsidRDefault="0094598E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</w:t>
            </w:r>
          </w:p>
        </w:tc>
      </w:tr>
      <w:tr w:rsidR="00C002B1" w:rsidRPr="00CA6338" w:rsidTr="00947C76">
        <w:trPr>
          <w:trHeight w:val="334"/>
        </w:trPr>
        <w:tc>
          <w:tcPr>
            <w:tcW w:w="4503" w:type="dxa"/>
            <w:gridSpan w:val="6"/>
          </w:tcPr>
          <w:p w:rsidR="00BF18BA" w:rsidRPr="00C002B1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002B1">
              <w:rPr>
                <w:rFonts w:cs="Arial"/>
                <w:sz w:val="18"/>
                <w:szCs w:val="18"/>
                <w:lang w:val="ru-RU"/>
              </w:rPr>
              <w:t>–</w:t>
            </w:r>
            <w:r w:rsidR="00D13D95" w:rsidRPr="00C002B1"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871454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1786910973" w:edGrp="everyone" w:colFirst="1" w:colLast="1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услуге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permStart w:id="749746797" w:edGrp="everyone" w:colFirst="1" w:colLast="1"/>
            <w:permEnd w:id="1786910973"/>
            <w:r w:rsidRPr="00C002B1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C002B1">
              <w:rPr>
                <w:rFonts w:cs="Arial"/>
                <w:sz w:val="18"/>
                <w:szCs w:val="18"/>
                <w:lang w:val="sr-Latn-RS"/>
              </w:rPr>
              <w:t xml:space="preserve">/ 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sr-Latn-RS"/>
              </w:rPr>
              <w:t>)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permEnd w:id="749746797"/>
      <w:tr w:rsidR="00C002B1" w:rsidRPr="00C002B1" w:rsidTr="00820F9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C002B1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C002B1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C002B1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002B1" w:rsidRPr="00C002B1" w:rsidTr="00947C76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02B1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C002B1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947C7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м</w:t>
            </w:r>
            <w:r w:rsidR="0053310C" w:rsidRPr="00C002B1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инична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863723426" w:edGrp="everyone" w:colFirst="0" w:colLast="0"/>
            <w:permStart w:id="154823416" w:edGrp="everyone" w:colFirst="1" w:colLast="1"/>
            <w:permStart w:id="253107348" w:edGrp="everyone" w:colFirst="2" w:colLast="2"/>
            <w:permStart w:id="879327778" w:edGrp="everyone" w:colFirst="3" w:colLast="3"/>
            <w:permStart w:id="948002686" w:edGrp="everyone" w:colFirst="4" w:colLast="4"/>
            <w:permStart w:id="919237287" w:edGrp="everyone" w:colFirst="5" w:colLast="5"/>
            <w:permStart w:id="871772337" w:edGrp="everyone" w:colFirst="6" w:colLast="6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813113840" w:edGrp="everyone" w:colFirst="0" w:colLast="0"/>
            <w:permStart w:id="214727921" w:edGrp="everyone" w:colFirst="1" w:colLast="1"/>
            <w:permStart w:id="855844206" w:edGrp="everyone" w:colFirst="2" w:colLast="2"/>
            <w:permStart w:id="468009281" w:edGrp="everyone" w:colFirst="3" w:colLast="3"/>
            <w:permStart w:id="1544244624" w:edGrp="everyone" w:colFirst="4" w:colLast="4"/>
            <w:permStart w:id="1356554645" w:edGrp="everyone" w:colFirst="5" w:colLast="5"/>
            <w:permStart w:id="1657871197" w:edGrp="everyone" w:colFirst="6" w:colLast="6"/>
            <w:permEnd w:id="1863723426"/>
            <w:permEnd w:id="154823416"/>
            <w:permEnd w:id="253107348"/>
            <w:permEnd w:id="879327778"/>
            <w:permEnd w:id="948002686"/>
            <w:permEnd w:id="919237287"/>
            <w:permEnd w:id="871772337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1376856915" w:edGrp="everyone" w:colFirst="0" w:colLast="0"/>
            <w:permStart w:id="1568672620" w:edGrp="everyone" w:colFirst="1" w:colLast="1"/>
            <w:permStart w:id="1678917571" w:edGrp="everyone" w:colFirst="2" w:colLast="2"/>
            <w:permStart w:id="98001222" w:edGrp="everyone" w:colFirst="3" w:colLast="3"/>
            <w:permStart w:id="1885162463" w:edGrp="everyone" w:colFirst="4" w:colLast="4"/>
            <w:permStart w:id="1079934161" w:edGrp="everyone" w:colFirst="5" w:colLast="5"/>
            <w:permStart w:id="1495533763" w:edGrp="everyone" w:colFirst="6" w:colLast="6"/>
            <w:permEnd w:id="813113840"/>
            <w:permEnd w:id="214727921"/>
            <w:permEnd w:id="855844206"/>
            <w:permEnd w:id="468009281"/>
            <w:permEnd w:id="1544244624"/>
            <w:permEnd w:id="1356554645"/>
            <w:permEnd w:id="1657871197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21462798" w:edGrp="everyone" w:colFirst="0" w:colLast="0"/>
            <w:permStart w:id="1618815391" w:edGrp="everyone" w:colFirst="1" w:colLast="1"/>
            <w:permStart w:id="1285708587" w:edGrp="everyone" w:colFirst="2" w:colLast="2"/>
            <w:permStart w:id="481041506" w:edGrp="everyone" w:colFirst="3" w:colLast="3"/>
            <w:permStart w:id="360914742" w:edGrp="everyone" w:colFirst="4" w:colLast="4"/>
            <w:permStart w:id="2108254514" w:edGrp="everyone" w:colFirst="5" w:colLast="5"/>
            <w:permStart w:id="773785584" w:edGrp="everyone" w:colFirst="6" w:colLast="6"/>
            <w:permEnd w:id="1376856915"/>
            <w:permEnd w:id="1568672620"/>
            <w:permEnd w:id="1678917571"/>
            <w:permEnd w:id="98001222"/>
            <w:permEnd w:id="1885162463"/>
            <w:permEnd w:id="1079934161"/>
            <w:permEnd w:id="1495533763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279008874" w:edGrp="everyone" w:colFirst="0" w:colLast="0"/>
            <w:permStart w:id="866274370" w:edGrp="everyone" w:colFirst="1" w:colLast="1"/>
            <w:permStart w:id="139860095" w:edGrp="everyone" w:colFirst="2" w:colLast="2"/>
            <w:permStart w:id="824735429" w:edGrp="everyone" w:colFirst="3" w:colLast="3"/>
            <w:permStart w:id="438900023" w:edGrp="everyone" w:colFirst="4" w:colLast="4"/>
            <w:permStart w:id="130766780" w:edGrp="everyone" w:colFirst="5" w:colLast="5"/>
            <w:permStart w:id="1524373383" w:edGrp="everyone" w:colFirst="6" w:colLast="6"/>
            <w:permEnd w:id="21462798"/>
            <w:permEnd w:id="1618815391"/>
            <w:permEnd w:id="1285708587"/>
            <w:permEnd w:id="481041506"/>
            <w:permEnd w:id="360914742"/>
            <w:permEnd w:id="2108254514"/>
            <w:permEnd w:id="773785584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permEnd w:id="1279008874"/>
      <w:permEnd w:id="866274370"/>
      <w:permEnd w:id="139860095"/>
      <w:permEnd w:id="824735429"/>
      <w:permEnd w:id="438900023"/>
      <w:permEnd w:id="130766780"/>
      <w:permEnd w:id="1524373383"/>
      <w:tr w:rsidR="00C002B1" w:rsidRPr="00C002B1" w:rsidTr="0053310C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871454" w:rsidRPr="00C002B1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C002B1" w:rsidRDefault="0094598E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</w:t>
            </w:r>
          </w:p>
        </w:tc>
      </w:tr>
      <w:tr w:rsidR="00C002B1" w:rsidRPr="00CA6338" w:rsidTr="00820F9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C002B1" w:rsidRDefault="00871454" w:rsidP="00820F9D">
            <w:pPr>
              <w:spacing w:after="0" w:line="240" w:lineRule="auto"/>
              <w:rPr>
                <w:rFonts w:cs="Arial"/>
                <w:sz w:val="14"/>
                <w:szCs w:val="14"/>
                <w:lang w:val="sr-Latn-RS"/>
              </w:rPr>
            </w:pPr>
            <w:r w:rsidRPr="00C002B1">
              <w:rPr>
                <w:rFonts w:cs="Arial"/>
                <w:sz w:val="14"/>
                <w:szCs w:val="14"/>
                <w:lang w:val="sr-Cyrl-RS"/>
              </w:rPr>
              <w:t>*</w:t>
            </w:r>
            <w:r w:rsidR="00820F9D" w:rsidRPr="00C002B1">
              <w:rPr>
                <w:rFonts w:cs="Arial"/>
                <w:sz w:val="14"/>
                <w:szCs w:val="14"/>
                <w:lang w:val="sr-Cyrl-RS"/>
              </w:rPr>
              <w:t>попуњава се за уговоре са дефинисаним количинама</w:t>
            </w:r>
          </w:p>
        </w:tc>
      </w:tr>
      <w:tr w:rsidR="00C002B1" w:rsidRPr="00CA6338" w:rsidTr="00C861A1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53310C">
            <w:pPr>
              <w:spacing w:after="0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C002B1" w:rsidRPr="00C002B1" w:rsidTr="0053310C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permStart w:id="506223285" w:edGrp="everyone" w:colFirst="0" w:colLast="0"/>
            <w:permStart w:id="423242117" w:edGrp="everyone" w:colFirst="1" w:colLast="1"/>
            <w:permStart w:id="1071608754" w:edGrp="everyone" w:colFirst="2" w:colLast="2"/>
            <w:permEnd w:id="486369627"/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C002B1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1301692128" w:edGrp="everyone" w:colFirst="0" w:colLast="0"/>
            <w:permStart w:id="1036137389" w:edGrp="everyone" w:colFirst="1" w:colLast="1"/>
            <w:permStart w:id="814091745" w:edGrp="everyone" w:colFirst="2" w:colLast="2"/>
            <w:permEnd w:id="506223285"/>
            <w:permEnd w:id="423242117"/>
            <w:permEnd w:id="1071608754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4DE" w:rsidRPr="00C002B1" w:rsidRDefault="0094598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111771112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</w:t>
            </w:r>
            <w:permEnd w:id="111771112"/>
          </w:p>
        </w:tc>
      </w:tr>
      <w:tr w:rsidR="00C002B1" w:rsidRPr="00C002B1" w:rsidTr="0053310C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2013871170" w:edGrp="everyone" w:colFirst="0" w:colLast="0"/>
            <w:permStart w:id="1863600669" w:edGrp="everyone" w:colFirst="1" w:colLast="1"/>
            <w:permStart w:id="1199316988" w:edGrp="everyone" w:colFirst="2" w:colLast="2"/>
            <w:permEnd w:id="1301692128"/>
            <w:permEnd w:id="1036137389"/>
            <w:permEnd w:id="814091745"/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94598E" w:rsidRPr="00C002B1" w:rsidRDefault="0094598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94598E" w:rsidRPr="00C002B1" w:rsidRDefault="00E45E23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829451518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</w:t>
            </w:r>
            <w:permEnd w:id="1829451518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  <w:permStart w:id="1281757646" w:edGrp="everyone"/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</w:t>
            </w:r>
            <w:permEnd w:id="1281757646"/>
          </w:p>
        </w:tc>
      </w:tr>
      <w:tr w:rsidR="00C002B1" w:rsidRPr="00C002B1" w:rsidTr="0053310C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280583463" w:edGrp="everyone" w:colFirst="0" w:colLast="0"/>
            <w:permStart w:id="215286480" w:edGrp="everyone" w:colFirst="1" w:colLast="1"/>
            <w:permStart w:id="1765765533" w:edGrp="everyone" w:colFirst="2" w:colLast="2"/>
            <w:permEnd w:id="2013871170"/>
            <w:permEnd w:id="1863600669"/>
            <w:permEnd w:id="1199316988"/>
            <w:r w:rsidRPr="00C002B1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C002B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C002B1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C002B1" w:rsidRPr="00C002B1" w:rsidTr="0053310C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132093834" w:edGrp="everyone" w:colFirst="0" w:colLast="0"/>
            <w:permStart w:id="2047175459" w:edGrp="everyone" w:colFirst="1" w:colLast="1"/>
            <w:permStart w:id="549019828" w:edGrp="everyone" w:colFirst="2" w:colLast="2"/>
            <w:permEnd w:id="1280583463"/>
            <w:permEnd w:id="215286480"/>
            <w:permEnd w:id="1765765533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C002B1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995912385" w:edGrp="everyone" w:colFirst="0" w:colLast="0"/>
            <w:permStart w:id="710281233" w:edGrp="everyone" w:colFirst="1" w:colLast="1"/>
            <w:permStart w:id="289102797" w:edGrp="everyone" w:colFirst="2" w:colLast="2"/>
            <w:permEnd w:id="1132093834"/>
            <w:permEnd w:id="2047175459"/>
            <w:permEnd w:id="549019828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460136670" w:edGrp="everyone"/>
            <w:r w:rsidRPr="00C002B1">
              <w:rPr>
                <w:rFonts w:cs="Arial"/>
                <w:sz w:val="16"/>
                <w:szCs w:val="16"/>
              </w:rPr>
              <w:t xml:space="preserve">       </w:t>
            </w:r>
            <w:permEnd w:id="460136670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014711054" w:edGrp="everyone" w:colFirst="0" w:colLast="0"/>
            <w:permStart w:id="1952317465" w:edGrp="everyone" w:colFirst="1" w:colLast="1"/>
            <w:permStart w:id="479791731" w:edGrp="everyone" w:colFirst="2" w:colLast="2"/>
            <w:permEnd w:id="995912385"/>
            <w:permEnd w:id="710281233"/>
            <w:permEnd w:id="289102797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8279A0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ermEnd w:id="1014711054"/>
    <w:permEnd w:id="1952317465"/>
    <w:permEnd w:id="479791731"/>
    <w:p w:rsidR="00E45A1A" w:rsidRPr="00C002B1" w:rsidRDefault="00E45A1A" w:rsidP="00E45A1A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1)</w:t>
      </w:r>
      <w:r w:rsidRPr="00C002B1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C002B1">
        <w:rPr>
          <w:rFonts w:cs="Arial"/>
          <w:sz w:val="14"/>
          <w:szCs w:val="14"/>
        </w:rPr>
        <w:t>o</w:t>
      </w:r>
      <w:r w:rsidRPr="00C002B1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D22F72" w:rsidRPr="00C002B1" w:rsidRDefault="00E45A1A" w:rsidP="00CF6481">
      <w:pPr>
        <w:spacing w:after="0" w:line="240" w:lineRule="auto"/>
        <w:rPr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(2)</w:t>
      </w:r>
      <w:r w:rsidRPr="00C002B1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sectPr w:rsidR="00D22F72" w:rsidRPr="00C002B1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5CE" w:rsidRDefault="00CB25CE" w:rsidP="00E45A1A">
      <w:pPr>
        <w:spacing w:after="0" w:line="240" w:lineRule="auto"/>
      </w:pPr>
      <w:r>
        <w:separator/>
      </w:r>
    </w:p>
  </w:endnote>
  <w:end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Верзија </w:t>
    </w:r>
    <w:r w:rsidR="00820F9D" w:rsidRPr="0053310C">
      <w:rPr>
        <w:sz w:val="20"/>
        <w:szCs w:val="20"/>
      </w:rPr>
      <w:t>4.0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r w:rsidRPr="003225D5">
      <w:rPr>
        <w:rFonts w:cs="Arial"/>
        <w:sz w:val="20"/>
        <w:szCs w:val="20"/>
      </w:rPr>
      <w:t xml:space="preserve">Страна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2203FF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од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2203FF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5CE" w:rsidRDefault="00CB25CE" w:rsidP="00E45A1A">
      <w:pPr>
        <w:spacing w:after="0" w:line="240" w:lineRule="auto"/>
      </w:pPr>
      <w:r>
        <w:separator/>
      </w:r>
    </w:p>
  </w:footnote>
  <w:foot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comments" w:enforcement="1" w:cryptProviderType="rsaAES" w:cryptAlgorithmClass="hash" w:cryptAlgorithmType="typeAny" w:cryptAlgorithmSid="14" w:cryptSpinCount="100000" w:hash="mrUg8K80mrax6NBDNajvW5ej1rBBiiiZFHv8dh4ZO09OF+6cylSxhR/HSOmmAhSspY3jB3hkYx7+Og6u6jvEmQ==" w:salt="oJXYH2isU6Gjdx/XYV0dA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E6"/>
    <w:rsid w:val="00002E84"/>
    <w:rsid w:val="00022547"/>
    <w:rsid w:val="00030CDE"/>
    <w:rsid w:val="00033628"/>
    <w:rsid w:val="0003619A"/>
    <w:rsid w:val="00041A04"/>
    <w:rsid w:val="00084683"/>
    <w:rsid w:val="000A7E08"/>
    <w:rsid w:val="000D1B5E"/>
    <w:rsid w:val="000D21ED"/>
    <w:rsid w:val="000E28DB"/>
    <w:rsid w:val="00101567"/>
    <w:rsid w:val="00115C22"/>
    <w:rsid w:val="001460E6"/>
    <w:rsid w:val="00184292"/>
    <w:rsid w:val="001A2A74"/>
    <w:rsid w:val="001D17D2"/>
    <w:rsid w:val="0020216F"/>
    <w:rsid w:val="002044AF"/>
    <w:rsid w:val="00214EE5"/>
    <w:rsid w:val="002203FF"/>
    <w:rsid w:val="00220588"/>
    <w:rsid w:val="00242A26"/>
    <w:rsid w:val="00273117"/>
    <w:rsid w:val="002C014E"/>
    <w:rsid w:val="002D2A29"/>
    <w:rsid w:val="003056BB"/>
    <w:rsid w:val="00305A48"/>
    <w:rsid w:val="00323C32"/>
    <w:rsid w:val="0034596A"/>
    <w:rsid w:val="0034743E"/>
    <w:rsid w:val="0038028D"/>
    <w:rsid w:val="003B008D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A2271"/>
    <w:rsid w:val="004A34BC"/>
    <w:rsid w:val="004B2909"/>
    <w:rsid w:val="004C6DD1"/>
    <w:rsid w:val="004D3F8B"/>
    <w:rsid w:val="004F7382"/>
    <w:rsid w:val="0050795E"/>
    <w:rsid w:val="00524804"/>
    <w:rsid w:val="00524D60"/>
    <w:rsid w:val="00525AEC"/>
    <w:rsid w:val="0053310C"/>
    <w:rsid w:val="005358F8"/>
    <w:rsid w:val="005509F2"/>
    <w:rsid w:val="00550D6F"/>
    <w:rsid w:val="005829A9"/>
    <w:rsid w:val="00584E87"/>
    <w:rsid w:val="005B79D2"/>
    <w:rsid w:val="005C5783"/>
    <w:rsid w:val="005D50E5"/>
    <w:rsid w:val="0062219F"/>
    <w:rsid w:val="00622D9B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E409D"/>
    <w:rsid w:val="007E4953"/>
    <w:rsid w:val="007F29AA"/>
    <w:rsid w:val="007F653B"/>
    <w:rsid w:val="007F6E69"/>
    <w:rsid w:val="00820F9D"/>
    <w:rsid w:val="00821ECB"/>
    <w:rsid w:val="008279A0"/>
    <w:rsid w:val="00844533"/>
    <w:rsid w:val="0084700B"/>
    <w:rsid w:val="00871454"/>
    <w:rsid w:val="008817B2"/>
    <w:rsid w:val="008D6ADE"/>
    <w:rsid w:val="009103C8"/>
    <w:rsid w:val="00911B41"/>
    <w:rsid w:val="00925F51"/>
    <w:rsid w:val="00927753"/>
    <w:rsid w:val="009374DE"/>
    <w:rsid w:val="00937D63"/>
    <w:rsid w:val="00942840"/>
    <w:rsid w:val="0094598E"/>
    <w:rsid w:val="00947C76"/>
    <w:rsid w:val="00992177"/>
    <w:rsid w:val="009A18C7"/>
    <w:rsid w:val="009B7DFB"/>
    <w:rsid w:val="009C0660"/>
    <w:rsid w:val="009E11DD"/>
    <w:rsid w:val="009F30EE"/>
    <w:rsid w:val="00A1451B"/>
    <w:rsid w:val="00A166AA"/>
    <w:rsid w:val="00AB0477"/>
    <w:rsid w:val="00AB7573"/>
    <w:rsid w:val="00AC52FD"/>
    <w:rsid w:val="00AD743D"/>
    <w:rsid w:val="00AF1E20"/>
    <w:rsid w:val="00AF509C"/>
    <w:rsid w:val="00B639DE"/>
    <w:rsid w:val="00B74429"/>
    <w:rsid w:val="00B9267D"/>
    <w:rsid w:val="00BA1CB4"/>
    <w:rsid w:val="00BC645F"/>
    <w:rsid w:val="00BD76B6"/>
    <w:rsid w:val="00BF1201"/>
    <w:rsid w:val="00BF18BA"/>
    <w:rsid w:val="00C002B1"/>
    <w:rsid w:val="00C06C48"/>
    <w:rsid w:val="00C10CBE"/>
    <w:rsid w:val="00C52689"/>
    <w:rsid w:val="00C52E94"/>
    <w:rsid w:val="00C61220"/>
    <w:rsid w:val="00C64ED5"/>
    <w:rsid w:val="00C67C67"/>
    <w:rsid w:val="00C861A1"/>
    <w:rsid w:val="00C90767"/>
    <w:rsid w:val="00CA6338"/>
    <w:rsid w:val="00CB25CE"/>
    <w:rsid w:val="00CC5019"/>
    <w:rsid w:val="00CF6481"/>
    <w:rsid w:val="00D13D95"/>
    <w:rsid w:val="00D22F72"/>
    <w:rsid w:val="00D2339C"/>
    <w:rsid w:val="00D4695A"/>
    <w:rsid w:val="00D50149"/>
    <w:rsid w:val="00D50D18"/>
    <w:rsid w:val="00DB3225"/>
    <w:rsid w:val="00DC05E3"/>
    <w:rsid w:val="00DC0B18"/>
    <w:rsid w:val="00DC123D"/>
    <w:rsid w:val="00DC6E69"/>
    <w:rsid w:val="00E049D7"/>
    <w:rsid w:val="00E05330"/>
    <w:rsid w:val="00E377BA"/>
    <w:rsid w:val="00E45A1A"/>
    <w:rsid w:val="00E45E23"/>
    <w:rsid w:val="00E87CED"/>
    <w:rsid w:val="00E903F0"/>
    <w:rsid w:val="00EB2CA8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BD937-5145-4909-9A9E-7522D35D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2011-10-152996</_dlc_DocId>
    <_dlc_DocIdUrl xmlns="b3ef1202-6da4-439b-bd9c-0f518e8f8abc">
      <Url>http://nisdms.nis.local/_layouts/DocIdRedir.aspx?ID=2011-10-152996</Url>
      <Description>2011-10-152996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E8887-ECE5-4BAC-B5B0-35E1F7EBAA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1502B-621B-4BAD-8113-CBC91796E5DF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827A09-84DF-4BFA-97EC-20C5282ACE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84F83F-EFBD-455F-8D89-2A8EFE52E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EC5DC-6A5E-4E85-8801-48F1ACE3B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0</TotalTime>
  <Pages>1</Pages>
  <Words>295</Words>
  <Characters>1683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3 Записник о пруженој услузи</vt:lpstr>
    </vt:vector>
  </TitlesOfParts>
  <Company>NIS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3 Записник о пруженој услузи</dc:title>
  <dc:creator>Dragana.Mijalkovic</dc:creator>
  <cp:keywords>Klasifikacija: Без ограничења/Unrestricted, Без ограничења/Unrestricted</cp:keywords>
  <cp:lastModifiedBy>Katarina Kaurin</cp:lastModifiedBy>
  <cp:revision>2</cp:revision>
  <cp:lastPrinted>2016-07-25T08:34:00Z</cp:lastPrinted>
  <dcterms:created xsi:type="dcterms:W3CDTF">2023-01-19T13:02:00Z</dcterms:created>
  <dcterms:modified xsi:type="dcterms:W3CDTF">2023-01-19T13:02:00Z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9ac33193-b905-488a-acd2-0965ca23829c</vt:lpwstr>
  </property>
  <property fmtid="{D5CDD505-2E9C-101B-9397-08002B2CF9AE}" pid="3" name="NISKlasifikacija">
    <vt:lpwstr>Bez-ogranicenja-Unrestricted</vt:lpwstr>
  </property>
  <property fmtid="{D5CDD505-2E9C-101B-9397-08002B2CF9AE}" pid="4" name="DocumentType">
    <vt:lpwstr>Prilog Nalogodavnog dokumenta</vt:lpwstr>
  </property>
  <property fmtid="{D5CDD505-2E9C-101B-9397-08002B2CF9AE}" pid="5" name="ScanDocumentType">
    <vt:lpwstr>Prilog</vt:lpwstr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30171124151503716</vt:lpwstr>
  </property>
  <property fmtid="{D5CDD505-2E9C-101B-9397-08002B2CF9AE}" pid="8" name="_dlc_DocIdItemGuid">
    <vt:lpwstr>46b3bcb1-8c59-4670-a38e-5cab0fec6a03</vt:lpwstr>
  </property>
  <property fmtid="{D5CDD505-2E9C-101B-9397-08002B2CF9AE}" pid="9" name="Klasifikacija">
    <vt:lpwstr>Bez-ogranicenja-Unrestricted</vt:lpwstr>
  </property>
</Properties>
</file>